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Hitchin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Hitchin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Hitchin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Hitchin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Hitchin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Hitchin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Hitchin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Hitchin is estimated to be </w:t>
      </w:r>
      <w:r w:rsidRPr="00773DF7">
        <w:rPr>
          <w:rFonts w:ascii="Libre Franklin Light" w:eastAsia="Times New Roman" w:hAnsi="Libre Franklin Light" w:cs="Calibri Light"/>
          <w:b/>
          <w:bCs/>
          <w:color w:val="C45911" w:themeColor="accent2" w:themeShade="BF"/>
        </w:rPr>
        <w:t xml:space="preserve">£1,357,488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Hitchin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Hitchin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Hitchin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Hitchin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itchi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Hitchin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itchi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Hitchin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Hitchin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itchi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Hitchin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Hitchin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Hitchin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Hitchin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Hitchin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Hitchin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£1,357,488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Hitchin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£22,111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£457,273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£32,757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£9,213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£819,243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£1,357,488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Hitchin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Hitchin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Hitchin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Hitchin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Hitchin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Hitchin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Hitchin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Hitchin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Hitchin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Hitchin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Hitchin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Hitchin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99CE8CE-4A7D-41AA-A4F0-5CE735D748B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